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7742" w14:textId="77777777" w:rsidR="005D4FFF" w:rsidRPr="00EF0962" w:rsidRDefault="005D4FFF" w:rsidP="005D4FFF">
      <w:pPr>
        <w:rPr>
          <w:rFonts w:ascii="Cambria" w:hAnsi="Cambria"/>
        </w:rPr>
      </w:pPr>
    </w:p>
    <w:p w14:paraId="1BEB0183" w14:textId="77777777" w:rsidR="005D4FFF" w:rsidRPr="00EF0962" w:rsidRDefault="005D4FFF" w:rsidP="005D4FFF">
      <w:pPr>
        <w:rPr>
          <w:rFonts w:ascii="Cambria" w:hAnsi="Cambria"/>
        </w:rPr>
      </w:pPr>
    </w:p>
    <w:p w14:paraId="21A5AC99" w14:textId="77777777" w:rsidR="005D4FFF" w:rsidRPr="00EF09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BDB3149" w14:textId="693DAEA8" w:rsidR="005D4FFF" w:rsidRPr="00EF0962" w:rsidRDefault="008B0CBE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0962">
        <w:rPr>
          <w:rFonts w:ascii="Cambria" w:hAnsi="Cambria"/>
          <w:color w:val="434E7E"/>
          <w:spacing w:val="-1"/>
          <w:sz w:val="40"/>
          <w:szCs w:val="40"/>
        </w:rPr>
        <w:t>E.</w:t>
      </w:r>
      <w:r w:rsidR="669C0819" w:rsidRPr="00EF0962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EF0962">
        <w:rPr>
          <w:rFonts w:ascii="Cambria" w:hAnsi="Cambria"/>
          <w:color w:val="434E7E"/>
          <w:spacing w:val="-1"/>
          <w:sz w:val="40"/>
          <w:szCs w:val="40"/>
        </w:rPr>
        <w:tab/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>Obtain a renewable energy feasibility study</w:t>
      </w:r>
      <w:r w:rsidR="003B2DCE">
        <w:rPr>
          <w:rFonts w:ascii="Cambria" w:hAnsi="Cambria"/>
          <w:color w:val="434E7E"/>
          <w:spacing w:val="-1"/>
          <w:sz w:val="40"/>
          <w:szCs w:val="40"/>
        </w:rPr>
        <w:t xml:space="preserve"> for the property</w:t>
      </w:r>
    </w:p>
    <w:p w14:paraId="5D566EBD" w14:textId="0870C209" w:rsidR="008B0CBE" w:rsidRPr="00EF0962" w:rsidRDefault="002F066E" w:rsidP="00B012A5">
      <w:pPr>
        <w:spacing w:before="120" w:line="259" w:lineRule="auto"/>
        <w:rPr>
          <w:rFonts w:ascii="Cambria" w:hAnsi="Cambria"/>
          <w:iCs/>
          <w:color w:val="B31983"/>
        </w:rPr>
      </w:pPr>
      <w:r w:rsidRPr="00EF0962">
        <w:rPr>
          <w:rFonts w:ascii="Cambria" w:hAnsi="Cambria"/>
          <w:iCs/>
          <w:color w:val="B31983"/>
        </w:rPr>
        <w:t>E</w:t>
      </w:r>
      <w:r w:rsidR="008B0CBE" w:rsidRPr="00EF0962">
        <w:rPr>
          <w:rFonts w:ascii="Cambria" w:hAnsi="Cambria"/>
          <w:iCs/>
          <w:color w:val="B31983"/>
        </w:rPr>
        <w:t>ngag</w:t>
      </w:r>
      <w:r w:rsidRPr="00EF0962">
        <w:rPr>
          <w:rFonts w:ascii="Cambria" w:hAnsi="Cambria"/>
          <w:iCs/>
          <w:color w:val="B31983"/>
        </w:rPr>
        <w:t>e</w:t>
      </w:r>
      <w:r w:rsidR="008B0CBE" w:rsidRPr="00EF0962">
        <w:rPr>
          <w:rFonts w:ascii="Cambria" w:hAnsi="Cambria"/>
          <w:iCs/>
          <w:color w:val="B31983"/>
        </w:rPr>
        <w:t xml:space="preserve"> a renewable energy contractor</w:t>
      </w:r>
      <w:r w:rsidRPr="00EF0962">
        <w:rPr>
          <w:rFonts w:ascii="Cambria" w:hAnsi="Cambria"/>
          <w:iCs/>
          <w:color w:val="B31983"/>
        </w:rPr>
        <w:t xml:space="preserve"> to</w:t>
      </w:r>
      <w:r w:rsidR="008B0CBE" w:rsidRPr="00EF0962">
        <w:rPr>
          <w:rFonts w:ascii="Cambria" w:hAnsi="Cambria"/>
          <w:iCs/>
          <w:color w:val="B31983"/>
        </w:rPr>
        <w:t xml:space="preserve"> perform a</w:t>
      </w:r>
      <w:r w:rsidRPr="00EF0962">
        <w:rPr>
          <w:rFonts w:ascii="Cambria" w:hAnsi="Cambria"/>
          <w:iCs/>
          <w:color w:val="B31983"/>
        </w:rPr>
        <w:t xml:space="preserve"> renewable energy</w:t>
      </w:r>
      <w:r w:rsidR="008B0CBE" w:rsidRPr="00EF0962">
        <w:rPr>
          <w:rFonts w:ascii="Cambria" w:hAnsi="Cambria"/>
          <w:iCs/>
          <w:color w:val="B31983"/>
        </w:rPr>
        <w:t xml:space="preserve"> </w:t>
      </w:r>
      <w:r w:rsidRPr="00EF0962">
        <w:rPr>
          <w:rFonts w:ascii="Cambria" w:hAnsi="Cambria"/>
          <w:iCs/>
          <w:color w:val="B31983"/>
        </w:rPr>
        <w:t>feasibility study or proposal. This study will assess the</w:t>
      </w:r>
      <w:r w:rsidR="008B0CBE" w:rsidRPr="00EF0962">
        <w:rPr>
          <w:rFonts w:ascii="Cambria" w:hAnsi="Cambria"/>
          <w:iCs/>
          <w:color w:val="B31983"/>
        </w:rPr>
        <w:t xml:space="preserve"> propert</w:t>
      </w:r>
      <w:r w:rsidRPr="00EF0962">
        <w:rPr>
          <w:rFonts w:ascii="Cambria" w:hAnsi="Cambria"/>
          <w:iCs/>
          <w:color w:val="B31983"/>
        </w:rPr>
        <w:t xml:space="preserve">y, existing building systems, and </w:t>
      </w:r>
      <w:r w:rsidR="00EF0962" w:rsidRPr="00EF0962">
        <w:rPr>
          <w:rFonts w:ascii="Cambria" w:hAnsi="Cambria"/>
          <w:iCs/>
          <w:color w:val="B31983"/>
        </w:rPr>
        <w:t xml:space="preserve">the </w:t>
      </w:r>
      <w:r w:rsidRPr="00EF0962">
        <w:rPr>
          <w:rFonts w:ascii="Cambria" w:hAnsi="Cambria"/>
          <w:iCs/>
          <w:color w:val="B31983"/>
        </w:rPr>
        <w:t>financial impacts of an installation, given climate</w:t>
      </w:r>
      <w:r w:rsidR="00B62CBD">
        <w:rPr>
          <w:rFonts w:ascii="Cambria" w:hAnsi="Cambria"/>
          <w:iCs/>
          <w:color w:val="B31983"/>
        </w:rPr>
        <w:t xml:space="preserve">, </w:t>
      </w:r>
      <w:r w:rsidRPr="00EF0962">
        <w:rPr>
          <w:rFonts w:ascii="Cambria" w:hAnsi="Cambria"/>
          <w:iCs/>
          <w:color w:val="B31983"/>
        </w:rPr>
        <w:t>incentives and regulations</w:t>
      </w:r>
      <w:r w:rsidR="00B62CBD">
        <w:rPr>
          <w:rFonts w:ascii="Cambria" w:hAnsi="Cambria"/>
          <w:iCs/>
          <w:color w:val="B31983"/>
        </w:rPr>
        <w:t>, and other factors.</w:t>
      </w:r>
    </w:p>
    <w:p w14:paraId="2ED2E636" w14:textId="066C0036" w:rsidR="00B012A5" w:rsidRPr="00B012A5" w:rsidRDefault="00B012A5" w:rsidP="00B012A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786FE039">
        <w:rPr>
          <w:rFonts w:ascii="Cambria" w:hAnsi="Cambria"/>
          <w:color w:val="434E7E"/>
          <w:sz w:val="28"/>
          <w:szCs w:val="28"/>
        </w:rPr>
        <w:t>To be eligible for these points</w:t>
      </w:r>
    </w:p>
    <w:p w14:paraId="720410A2" w14:textId="37FB8038" w:rsidR="00B012A5" w:rsidRPr="00F74139" w:rsidRDefault="00B012A5" w:rsidP="00F74139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color w:val="B31983"/>
        </w:rPr>
      </w:pPr>
      <w:r w:rsidRPr="00F74139">
        <w:rPr>
          <w:rFonts w:ascii="Cambria" w:hAnsi="Cambria"/>
          <w:color w:val="B31983"/>
        </w:rPr>
        <w:t>Obtain a renewable energy feasibility study/proposal</w:t>
      </w:r>
    </w:p>
    <w:p w14:paraId="2B80A5CF" w14:textId="3CB6B736" w:rsidR="00A5567D" w:rsidRPr="00B012A5" w:rsidRDefault="00A5567D" w:rsidP="00B012A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43D9BAF0" w14:textId="6466FCC2" w:rsidR="00B012A5" w:rsidRPr="00F74139" w:rsidRDefault="00B012A5" w:rsidP="00F74139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hAnsi="Cambria"/>
          <w:color w:val="B31983"/>
        </w:rPr>
      </w:pPr>
      <w:r w:rsidRPr="786FE039">
        <w:rPr>
          <w:rFonts w:ascii="Cambria" w:hAnsi="Cambria"/>
          <w:color w:val="B31983"/>
        </w:rPr>
        <w:t xml:space="preserve">Check the box to certify that </w:t>
      </w:r>
      <w:r w:rsidR="006B1AD7" w:rsidRPr="786FE039">
        <w:rPr>
          <w:rFonts w:ascii="Cambria" w:hAnsi="Cambria"/>
          <w:color w:val="B31983"/>
        </w:rPr>
        <w:t xml:space="preserve">the property has had </w:t>
      </w:r>
      <w:r w:rsidRPr="786FE039">
        <w:rPr>
          <w:rFonts w:ascii="Cambria" w:hAnsi="Cambria"/>
          <w:color w:val="B31983"/>
        </w:rPr>
        <w:t>a feasibility stud</w:t>
      </w:r>
      <w:r w:rsidR="006B1AD7" w:rsidRPr="786FE039">
        <w:rPr>
          <w:rFonts w:ascii="Cambria" w:hAnsi="Cambria"/>
          <w:color w:val="B31983"/>
        </w:rPr>
        <w:t>y/proposal</w:t>
      </w:r>
    </w:p>
    <w:p w14:paraId="50061678" w14:textId="5DFB9829" w:rsidR="00F16028" w:rsidRPr="00F74139" w:rsidRDefault="00A5567D" w:rsidP="00F74139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hAnsi="Cambria"/>
          <w:color w:val="B31983"/>
        </w:rPr>
      </w:pPr>
      <w:r w:rsidRPr="786FE039">
        <w:rPr>
          <w:rFonts w:ascii="Cambria" w:hAnsi="Cambria"/>
          <w:color w:val="B31983"/>
        </w:rPr>
        <w:t xml:space="preserve">Submit documentation of the feasibility study/proposal. </w:t>
      </w:r>
      <w:r w:rsidR="00036E34" w:rsidRPr="786FE039">
        <w:rPr>
          <w:rFonts w:ascii="Cambria" w:hAnsi="Cambria"/>
          <w:color w:val="B31983"/>
        </w:rPr>
        <w:t>The c</w:t>
      </w:r>
      <w:r w:rsidRPr="786FE039">
        <w:rPr>
          <w:rFonts w:ascii="Cambria" w:hAnsi="Cambria"/>
          <w:color w:val="B31983"/>
        </w:rPr>
        <w:t xml:space="preserve">over sheet or </w:t>
      </w:r>
      <w:r w:rsidR="00036E34" w:rsidRPr="786FE039">
        <w:rPr>
          <w:rFonts w:ascii="Cambria" w:hAnsi="Cambria"/>
          <w:color w:val="B31983"/>
        </w:rPr>
        <w:t xml:space="preserve">a </w:t>
      </w:r>
      <w:r w:rsidR="00B012A5" w:rsidRPr="786FE039">
        <w:rPr>
          <w:rFonts w:ascii="Cambria" w:hAnsi="Cambria"/>
          <w:color w:val="B31983"/>
        </w:rPr>
        <w:t>short</w:t>
      </w:r>
      <w:r w:rsidRPr="786FE039">
        <w:rPr>
          <w:rFonts w:ascii="Cambria" w:hAnsi="Cambria"/>
          <w:color w:val="B31983"/>
        </w:rPr>
        <w:t xml:space="preserve"> e</w:t>
      </w:r>
      <w:r w:rsidR="00B62CBD" w:rsidRPr="786FE039">
        <w:rPr>
          <w:rFonts w:ascii="Cambria" w:hAnsi="Cambria"/>
          <w:color w:val="B31983"/>
        </w:rPr>
        <w:t>x</w:t>
      </w:r>
      <w:r w:rsidRPr="786FE039">
        <w:rPr>
          <w:rFonts w:ascii="Cambria" w:hAnsi="Cambria"/>
          <w:color w:val="B31983"/>
        </w:rPr>
        <w:t xml:space="preserve">cerpt </w:t>
      </w:r>
      <w:r w:rsidR="00036E34" w:rsidRPr="786FE039">
        <w:rPr>
          <w:rFonts w:ascii="Cambria" w:hAnsi="Cambria"/>
          <w:color w:val="B31983"/>
        </w:rPr>
        <w:t>is acceptable</w:t>
      </w:r>
    </w:p>
    <w:p w14:paraId="498911BE" w14:textId="77777777" w:rsidR="00F16028" w:rsidRPr="00EF0962" w:rsidRDefault="00F16028" w:rsidP="00F16028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825"/>
        <w:gridCol w:w="1170"/>
      </w:tblGrid>
      <w:tr w:rsidR="00F16028" w:rsidRPr="00EF0962" w14:paraId="0725821E" w14:textId="77777777" w:rsidTr="00B012A5">
        <w:trPr>
          <w:trHeight w:val="864"/>
        </w:trPr>
        <w:tc>
          <w:tcPr>
            <w:tcW w:w="7825" w:type="dxa"/>
            <w:vAlign w:val="center"/>
          </w:tcPr>
          <w:p w14:paraId="16EC8631" w14:textId="6BDCA082" w:rsidR="00F16028" w:rsidRPr="00EF0962" w:rsidRDefault="00F16028" w:rsidP="00B62CBD">
            <w:pPr>
              <w:ind w:left="144" w:right="144"/>
              <w:rPr>
                <w:rFonts w:ascii="Cambria" w:hAnsi="Cambria"/>
                <w:color w:val="414042"/>
              </w:rPr>
            </w:pPr>
            <w:r w:rsidRPr="00EF0962">
              <w:rPr>
                <w:rFonts w:ascii="Cambria" w:hAnsi="Cambria"/>
                <w:color w:val="414042"/>
              </w:rPr>
              <w:t xml:space="preserve">I certify that </w:t>
            </w:r>
            <w:r w:rsidR="00A5567D" w:rsidRPr="00EF0962">
              <w:rPr>
                <w:rFonts w:ascii="Cambria" w:hAnsi="Cambria"/>
                <w:color w:val="414042"/>
              </w:rPr>
              <w:t>the property has obtained a renewable energy feasibility study/proposal</w:t>
            </w:r>
            <w:r w:rsidRPr="00EF0962">
              <w:rPr>
                <w:rFonts w:ascii="Cambria" w:hAnsi="Cambria"/>
                <w:color w:val="414042"/>
              </w:rPr>
              <w:t xml:space="preserve">. I have included </w:t>
            </w:r>
            <w:r w:rsidR="00A5567D" w:rsidRPr="00EF0962">
              <w:rPr>
                <w:rFonts w:ascii="Cambria" w:hAnsi="Cambria"/>
                <w:color w:val="414042"/>
              </w:rPr>
              <w:t>documentation</w:t>
            </w:r>
            <w:r w:rsidRPr="00EF0962">
              <w:rPr>
                <w:rFonts w:ascii="Cambria" w:hAnsi="Cambria"/>
                <w:color w:val="414042"/>
              </w:rPr>
              <w:t xml:space="preserve"> with </w:t>
            </w:r>
            <w:r w:rsidR="00DD158F">
              <w:rPr>
                <w:rFonts w:ascii="Cambria" w:hAnsi="Cambria"/>
                <w:color w:val="414042"/>
              </w:rPr>
              <w:t>the</w:t>
            </w:r>
            <w:r w:rsidRPr="00EF0962">
              <w:rPr>
                <w:rFonts w:ascii="Cambria" w:hAnsi="Cambria"/>
                <w:color w:val="414042"/>
              </w:rPr>
              <w:t xml:space="preserve"> application.</w:t>
            </w:r>
          </w:p>
        </w:tc>
        <w:tc>
          <w:tcPr>
            <w:tcW w:w="1170" w:type="dxa"/>
            <w:vAlign w:val="center"/>
          </w:tcPr>
          <w:p w14:paraId="0AE4D0A8" w14:textId="77327003" w:rsidR="00F16028" w:rsidRPr="00036E34" w:rsidRDefault="00F16028" w:rsidP="00B012A5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E12578B" w14:textId="77777777" w:rsidR="008F5641" w:rsidRPr="00EF0962" w:rsidRDefault="008F5641" w:rsidP="002F066E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16AD4CF" w14:textId="12E6988E" w:rsidR="00010012" w:rsidRPr="00EF096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0962">
        <w:rPr>
          <w:rFonts w:ascii="Cambria" w:hAnsi="Cambria"/>
          <w:color w:val="B31983"/>
        </w:rPr>
        <w:t>Alternative documentation</w:t>
      </w:r>
      <w:r w:rsidRPr="00EF0962">
        <w:rPr>
          <w:rFonts w:ascii="Cambria" w:hAnsi="Cambria"/>
          <w:color w:val="B31983"/>
        </w:rPr>
        <w:br/>
      </w:r>
      <w:r w:rsidRPr="00EF0962">
        <w:rPr>
          <w:rFonts w:ascii="Cambria" w:hAnsi="Cambria"/>
          <w:color w:val="414042"/>
        </w:rPr>
        <w:t>Instead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of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this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form,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you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may</w:t>
      </w:r>
      <w:r w:rsidRPr="00EF0962">
        <w:rPr>
          <w:rFonts w:ascii="Cambria" w:hAnsi="Cambria"/>
          <w:color w:val="414042"/>
          <w:spacing w:val="-4"/>
        </w:rPr>
        <w:t xml:space="preserve"> </w:t>
      </w:r>
      <w:r w:rsidRPr="00EF0962">
        <w:rPr>
          <w:rFonts w:ascii="Cambria" w:hAnsi="Cambria"/>
          <w:color w:val="414042"/>
        </w:rPr>
        <w:t>submit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the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following</w:t>
      </w:r>
      <w:r w:rsidRPr="00EF0962">
        <w:rPr>
          <w:rFonts w:ascii="Cambria" w:hAnsi="Cambria"/>
          <w:color w:val="414042"/>
          <w:spacing w:val="-6"/>
        </w:rPr>
        <w:t xml:space="preserve"> </w:t>
      </w:r>
      <w:r w:rsidRPr="00EF0962">
        <w:rPr>
          <w:rFonts w:ascii="Cambria" w:hAnsi="Cambria"/>
          <w:color w:val="414042"/>
        </w:rPr>
        <w:t>to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IREM</w:t>
      </w:r>
      <w:r w:rsidR="00991AC9" w:rsidRPr="00EF0962">
        <w:rPr>
          <w:rFonts w:ascii="Cambria" w:hAnsi="Cambria"/>
          <w:color w:val="414042"/>
          <w:vertAlign w:val="superscript"/>
        </w:rPr>
        <w:t>®</w:t>
      </w:r>
      <w:r w:rsidRPr="00EF0962">
        <w:rPr>
          <w:rFonts w:ascii="Cambria" w:hAnsi="Cambria"/>
          <w:color w:val="414042"/>
        </w:rPr>
        <w:t>:</w:t>
      </w:r>
    </w:p>
    <w:p w14:paraId="39574183" w14:textId="546963F3" w:rsidR="0084614D" w:rsidRPr="00EF0962" w:rsidRDefault="00036E34" w:rsidP="0084614D">
      <w:pPr>
        <w:pStyle w:val="BodyText"/>
        <w:numPr>
          <w:ilvl w:val="0"/>
          <w:numId w:val="7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Cover sheet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 xml:space="preserve">or excerpt from </w:t>
      </w:r>
      <w:r w:rsidR="0084614D" w:rsidRPr="00EF0962">
        <w:rPr>
          <w:rFonts w:ascii="Cambria" w:hAnsi="Cambria"/>
          <w:color w:val="414042"/>
        </w:rPr>
        <w:t>renewabl</w:t>
      </w:r>
      <w:r w:rsidR="00A5567D" w:rsidRPr="00EF0962">
        <w:rPr>
          <w:rFonts w:ascii="Cambria" w:hAnsi="Cambria"/>
          <w:color w:val="414042"/>
        </w:rPr>
        <w:t>e energy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>feasibility study/</w:t>
      </w:r>
      <w:r w:rsidR="0084614D" w:rsidRPr="00EF0962">
        <w:rPr>
          <w:rFonts w:ascii="Cambria" w:hAnsi="Cambria"/>
          <w:color w:val="414042"/>
        </w:rPr>
        <w:t>proposal</w:t>
      </w:r>
    </w:p>
    <w:sectPr w:rsidR="0084614D" w:rsidRPr="00EF0962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41F57" w14:textId="77777777" w:rsidR="004D66FC" w:rsidRDefault="004D66FC" w:rsidP="005D4FFF">
      <w:r>
        <w:separator/>
      </w:r>
    </w:p>
  </w:endnote>
  <w:endnote w:type="continuationSeparator" w:id="0">
    <w:p w14:paraId="0FFCA057" w14:textId="77777777" w:rsidR="004D66FC" w:rsidRDefault="004D66F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A61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57E8DB33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DFF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BA03CC6" w14:textId="550B43A8" w:rsidR="004B3519" w:rsidRPr="0028681F" w:rsidRDefault="0028681F" w:rsidP="0028681F">
    <w:pPr>
      <w:pStyle w:val="Footer"/>
      <w:rPr>
        <w:rFonts w:ascii="Cambria" w:hAnsi="Cambria"/>
        <w:sz w:val="18"/>
        <w:szCs w:val="18"/>
      </w:rPr>
    </w:pPr>
    <w:r w:rsidRPr="0028681F">
      <w:rPr>
        <w:rFonts w:ascii="Cambria" w:hAnsi="Cambria"/>
        <w:sz w:val="18"/>
        <w:szCs w:val="18"/>
      </w:rPr>
      <w:t>v</w:t>
    </w:r>
    <w:r w:rsidR="002738C7" w:rsidRPr="0028681F">
      <w:rPr>
        <w:rFonts w:ascii="Cambria" w:hAnsi="Cambria"/>
        <w:sz w:val="18"/>
        <w:szCs w:val="18"/>
      </w:rPr>
      <w:t>2</w:t>
    </w:r>
    <w:r w:rsidR="00F74139">
      <w:rPr>
        <w:rFonts w:ascii="Cambria" w:hAnsi="Cambria"/>
        <w:sz w:val="18"/>
        <w:szCs w:val="18"/>
      </w:rPr>
      <w:t>023</w:t>
    </w:r>
    <w:r w:rsidR="002738C7" w:rsidRPr="0028681F">
      <w:rPr>
        <w:rFonts w:ascii="Cambria" w:hAnsi="Cambria"/>
        <w:sz w:val="18"/>
        <w:szCs w:val="18"/>
      </w:rPr>
      <w:t xml:space="preserve"> (updated </w:t>
    </w:r>
    <w:r w:rsidR="00F74139">
      <w:rPr>
        <w:rFonts w:ascii="Cambria" w:hAnsi="Cambria"/>
        <w:sz w:val="18"/>
        <w:szCs w:val="18"/>
      </w:rPr>
      <w:t>9</w:t>
    </w:r>
    <w:r w:rsidR="002738C7" w:rsidRPr="0028681F">
      <w:rPr>
        <w:rFonts w:ascii="Cambria" w:hAnsi="Cambria"/>
        <w:sz w:val="18"/>
        <w:szCs w:val="18"/>
      </w:rPr>
      <w:t>/202</w:t>
    </w:r>
    <w:r w:rsidR="00F74139">
      <w:rPr>
        <w:rFonts w:ascii="Cambria" w:hAnsi="Cambria"/>
        <w:sz w:val="18"/>
        <w:szCs w:val="18"/>
      </w:rPr>
      <w:t>3</w:t>
    </w:r>
    <w:r w:rsidR="002738C7" w:rsidRPr="0028681F">
      <w:rPr>
        <w:rFonts w:ascii="Cambria" w:hAnsi="Cambri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C796" w14:textId="77777777" w:rsidR="004D66FC" w:rsidRDefault="004D66FC" w:rsidP="005D4FFF">
      <w:r>
        <w:separator/>
      </w:r>
    </w:p>
  </w:footnote>
  <w:footnote w:type="continuationSeparator" w:id="0">
    <w:p w14:paraId="787F90B7" w14:textId="77777777" w:rsidR="004D66FC" w:rsidRDefault="004D66F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266C" w14:textId="77777777" w:rsidR="005D4FFF" w:rsidRDefault="005D4FFF">
    <w:pPr>
      <w:pStyle w:val="Header"/>
    </w:pPr>
  </w:p>
  <w:p w14:paraId="4207BC79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2CD5" w14:textId="0AD12D6A" w:rsidR="005D4FFF" w:rsidRDefault="00114E3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4BE1D0A" wp14:editId="2F848AE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4076"/>
    <w:multiLevelType w:val="multilevel"/>
    <w:tmpl w:val="1054E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463E06"/>
    <w:multiLevelType w:val="hybridMultilevel"/>
    <w:tmpl w:val="4124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0594E25"/>
    <w:multiLevelType w:val="hybridMultilevel"/>
    <w:tmpl w:val="4AC0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4450E"/>
    <w:multiLevelType w:val="hybridMultilevel"/>
    <w:tmpl w:val="C0E6D69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A7BF3"/>
    <w:multiLevelType w:val="hybridMultilevel"/>
    <w:tmpl w:val="1F6E38AA"/>
    <w:lvl w:ilvl="0" w:tplc="1AE04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F45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50D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A3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DE82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8279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CF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A52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747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0DF8724"/>
    <w:multiLevelType w:val="hybridMultilevel"/>
    <w:tmpl w:val="426EE184"/>
    <w:lvl w:ilvl="0" w:tplc="09068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21F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C86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2A1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BC6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BCE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26F2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6C0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122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37A9E"/>
    <w:multiLevelType w:val="hybridMultilevel"/>
    <w:tmpl w:val="9DD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8211346">
    <w:abstractNumId w:val="7"/>
  </w:num>
  <w:num w:numId="2" w16cid:durableId="594556769">
    <w:abstractNumId w:val="10"/>
  </w:num>
  <w:num w:numId="3" w16cid:durableId="673412862">
    <w:abstractNumId w:val="4"/>
  </w:num>
  <w:num w:numId="4" w16cid:durableId="1347558420">
    <w:abstractNumId w:val="1"/>
  </w:num>
  <w:num w:numId="5" w16cid:durableId="1810584529">
    <w:abstractNumId w:val="9"/>
  </w:num>
  <w:num w:numId="6" w16cid:durableId="142743746">
    <w:abstractNumId w:val="8"/>
  </w:num>
  <w:num w:numId="7" w16cid:durableId="1109473691">
    <w:abstractNumId w:val="3"/>
  </w:num>
  <w:num w:numId="8" w16cid:durableId="1668482140">
    <w:abstractNumId w:val="0"/>
  </w:num>
  <w:num w:numId="9" w16cid:durableId="910820895">
    <w:abstractNumId w:val="11"/>
  </w:num>
  <w:num w:numId="10" w16cid:durableId="10496149">
    <w:abstractNumId w:val="2"/>
  </w:num>
  <w:num w:numId="11" w16cid:durableId="181285758">
    <w:abstractNumId w:val="6"/>
  </w:num>
  <w:num w:numId="12" w16cid:durableId="1240674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BE"/>
    <w:rsid w:val="00010012"/>
    <w:rsid w:val="00023487"/>
    <w:rsid w:val="00036E34"/>
    <w:rsid w:val="00086140"/>
    <w:rsid w:val="000C6757"/>
    <w:rsid w:val="00114E39"/>
    <w:rsid w:val="002030B1"/>
    <w:rsid w:val="002738C7"/>
    <w:rsid w:val="0028681F"/>
    <w:rsid w:val="0029111A"/>
    <w:rsid w:val="002F066E"/>
    <w:rsid w:val="003664CF"/>
    <w:rsid w:val="003B2DCE"/>
    <w:rsid w:val="003E64CB"/>
    <w:rsid w:val="00426163"/>
    <w:rsid w:val="004B3519"/>
    <w:rsid w:val="004D66FC"/>
    <w:rsid w:val="0050005D"/>
    <w:rsid w:val="005D4FFF"/>
    <w:rsid w:val="005E5EE1"/>
    <w:rsid w:val="0062009B"/>
    <w:rsid w:val="006B1AD7"/>
    <w:rsid w:val="007024ED"/>
    <w:rsid w:val="00745028"/>
    <w:rsid w:val="007805D4"/>
    <w:rsid w:val="0084614D"/>
    <w:rsid w:val="008B0CBE"/>
    <w:rsid w:val="008F4D93"/>
    <w:rsid w:val="008F5641"/>
    <w:rsid w:val="009245CA"/>
    <w:rsid w:val="00946702"/>
    <w:rsid w:val="009742CA"/>
    <w:rsid w:val="00991AC9"/>
    <w:rsid w:val="009C24C6"/>
    <w:rsid w:val="00A1097F"/>
    <w:rsid w:val="00A36466"/>
    <w:rsid w:val="00A5567D"/>
    <w:rsid w:val="00AA1BA9"/>
    <w:rsid w:val="00B012A5"/>
    <w:rsid w:val="00B02E0C"/>
    <w:rsid w:val="00B62CBD"/>
    <w:rsid w:val="00BE6DBB"/>
    <w:rsid w:val="00C173FA"/>
    <w:rsid w:val="00D2703F"/>
    <w:rsid w:val="00DD158F"/>
    <w:rsid w:val="00E24A54"/>
    <w:rsid w:val="00E65FE5"/>
    <w:rsid w:val="00EA0C2C"/>
    <w:rsid w:val="00EF0962"/>
    <w:rsid w:val="00EF649F"/>
    <w:rsid w:val="00F14424"/>
    <w:rsid w:val="00F16028"/>
    <w:rsid w:val="00F74139"/>
    <w:rsid w:val="00FF495D"/>
    <w:rsid w:val="04D2BBDE"/>
    <w:rsid w:val="2018E3AE"/>
    <w:rsid w:val="59EBE53B"/>
    <w:rsid w:val="5C9D8C64"/>
    <w:rsid w:val="669C0819"/>
    <w:rsid w:val="786FE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937B2"/>
  <w15:chartTrackingRefBased/>
  <w15:docId w15:val="{B0B57773-16A7-4EA9-8288-4D9D8236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424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805D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805D4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805D4"/>
    <w:rPr>
      <w:color w:val="954F72"/>
      <w:u w:val="single"/>
    </w:rPr>
  </w:style>
  <w:style w:type="table" w:styleId="TableGrid">
    <w:name w:val="Table Grid"/>
    <w:basedOn w:val="TableNormal"/>
    <w:uiPriority w:val="39"/>
    <w:rsid w:val="00F16028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W2KU7HSAZS44-1164448980-1655431</_dlc_DocId>
    <_dlc_DocIdUrl xmlns="61977ac2-6d7e-4442-ac93-4e718c87e895">
      <Url>https://iremorg.sharepoint.com/sites/Shared/_layouts/15/DocIdRedir.aspx?ID=W2KU7HSAZS44-1164448980-1655431</Url>
      <Description>W2KU7HSAZS44-1164448980-1655431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F42E68-D028-4693-B78B-68FE329965EE}"/>
</file>

<file path=customXml/itemProps2.xml><?xml version="1.0" encoding="utf-8"?>
<ds:datastoreItem xmlns:ds="http://schemas.openxmlformats.org/officeDocument/2006/customXml" ds:itemID="{44DFD01C-3486-4019-8A0E-CA53B1775059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316CCCDF-3782-4240-8F64-006E0C981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228B2-7CB8-429A-BC35-52D4091A8C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3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2023-02-28T18:31:00Z</dcterms:created>
  <dcterms:modified xsi:type="dcterms:W3CDTF">2023-08-23T17:10:00Z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846400</vt:r8>
  </property>
  <property fmtid="{D5CDD505-2E9C-101B-9397-08002B2CF9AE}" pid="4" name="_dlc_DocIdItemGuid">
    <vt:lpwstr>ca37d79d-b14b-49fc-8c99-c83bec7cf991</vt:lpwstr>
  </property>
  <property fmtid="{D5CDD505-2E9C-101B-9397-08002B2CF9AE}" pid="5" name="MediaServiceImageTags">
    <vt:lpwstr/>
  </property>
</Properties>
</file>